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303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302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A4‐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2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</w:rPr>
              <w:t>RETTILI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77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4" w:after="0" w:line="240" w:lineRule="auto"/>
              <w:ind w:left="1259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142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8</w:t>
            </w:r>
            <w:r>
              <w:rPr>
                <w:rFonts w:ascii="Verdana" w:hAnsi="Verdana" w:cs="Verdana" w:eastAsia="Verdana"/>
                <w:sz w:val="18"/>
                <w:szCs w:val="18"/>
                <w:spacing w:val="-2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7"/>
                <w:w w:val="100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100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3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6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E‐FA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773" w:right="17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164536.43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5031378.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‐S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83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E‐FA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1641527.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5031342.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10" w:right="15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9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9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8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5" w:after="0" w:line="240" w:lineRule="auto"/>
              <w:ind w:left="1731" w:right="1694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Nu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v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98"/>
              </w:rPr>
              <w:t>o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98"/>
              </w:rPr>
              <w:t>l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oso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2107" w:right="20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2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b/>
                <w:bCs/>
                <w:position w:val="1"/>
              </w:rPr>
              <w:t>Spe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>
              <w:spacing w:before="4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Nessuna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ie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evata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91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0"/>
              </w:rPr>
              <w:t>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-11" w:right="-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Nessuna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cie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341" w:right="30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rilevata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2021-02-15T12:17:21Z</dcterms:created>
  <dcterms:modified xsi:type="dcterms:W3CDTF">2021-02-15T12:17:21Z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